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59"/>
        <w:gridCol w:w="1128"/>
      </w:tblGrid>
      <w:tr w:rsidR="00F05526" w:rsidRPr="0056539D" w:rsidTr="0056539D">
        <w:trPr>
          <w:trHeight w:val="138"/>
        </w:trPr>
        <w:tc>
          <w:tcPr>
            <w:tcW w:w="8359" w:type="dxa"/>
            <w:tcBorders>
              <w:top w:val="nil"/>
              <w:left w:val="nil"/>
              <w:bottom w:val="nil"/>
              <w:right w:val="nil"/>
            </w:tcBorders>
          </w:tcPr>
          <w:p w:rsidR="00F05526" w:rsidRDefault="00F05526" w:rsidP="0056539D">
            <w:pPr>
              <w:pStyle w:val="NormalWeb"/>
              <w:jc w:val="center"/>
            </w:pPr>
            <w:r w:rsidRPr="00A30BF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" o:spid="_x0000_i1025" type="#_x0000_t75" style="width:399.75pt;height:42pt;visibility:visible">
                  <v:imagedata r:id="rId5" o:title=""/>
                </v:shape>
              </w:pic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F05526" w:rsidRDefault="00F05526" w:rsidP="0056539D">
            <w:pPr>
              <w:pStyle w:val="NormalWeb"/>
              <w:jc w:val="center"/>
            </w:pPr>
            <w:r w:rsidRPr="00A30BF0">
              <w:rPr>
                <w:noProof/>
              </w:rPr>
              <w:pict>
                <v:shape id="Obraz 2" o:spid="_x0000_i1026" type="#_x0000_t75" style="width:25.5pt;height:33.75pt;visibility:visible">
                  <v:imagedata r:id="rId6" o:title=""/>
                </v:shape>
              </w:pict>
            </w:r>
          </w:p>
        </w:tc>
      </w:tr>
    </w:tbl>
    <w:p w:rsidR="00F05526" w:rsidRDefault="00F05526" w:rsidP="0038114E">
      <w:pPr>
        <w:pStyle w:val="NormalWeb"/>
        <w:ind w:left="5664"/>
      </w:pPr>
      <w:r>
        <w:t>Zebrzydowice, dnia 03.10.2018r.</w:t>
      </w:r>
    </w:p>
    <w:p w:rsidR="00F05526" w:rsidRDefault="00F05526" w:rsidP="00B541F7">
      <w:pPr>
        <w:pStyle w:val="NormalWeb"/>
      </w:pPr>
      <w:r>
        <w:t>IR.042.06.10.2018</w:t>
      </w:r>
    </w:p>
    <w:p w:rsidR="00F05526" w:rsidRDefault="00F05526" w:rsidP="00B541F7">
      <w:pPr>
        <w:pStyle w:val="NormalWeb"/>
      </w:pPr>
    </w:p>
    <w:p w:rsidR="00F05526" w:rsidRDefault="00F05526" w:rsidP="00B541F7">
      <w:pPr>
        <w:pStyle w:val="NormalWeb"/>
        <w:jc w:val="center"/>
      </w:pPr>
      <w:r>
        <w:rPr>
          <w:b/>
          <w:bCs/>
          <w:u w:val="single"/>
        </w:rPr>
        <w:t>Zapytanie ofertowe</w:t>
      </w:r>
    </w:p>
    <w:p w:rsidR="00F05526" w:rsidRDefault="00F05526" w:rsidP="00B541F7">
      <w:pPr>
        <w:pStyle w:val="NormalWeb"/>
      </w:pPr>
      <w:r>
        <w:t>Zaproszenie nie jest objęte przepisami ustawy Prawo zamówień publicznych na podstawie art. 4 pkt 8 ustawy Prawo zamówień publicznych z dnia 29 stycznia 2004 r. (Dz.U.2015.2164 z dnia 2015.12.22).</w:t>
      </w:r>
    </w:p>
    <w:p w:rsidR="00F05526" w:rsidRDefault="00F05526" w:rsidP="003443D5">
      <w:pPr>
        <w:pStyle w:val="NormalWeb"/>
        <w:spacing w:before="0" w:beforeAutospacing="0" w:after="0" w:afterAutospacing="0"/>
        <w:ind w:right="-142"/>
        <w:jc w:val="center"/>
        <w:rPr>
          <w:b/>
          <w:bCs/>
        </w:rPr>
      </w:pPr>
      <w:r>
        <w:rPr>
          <w:b/>
          <w:bCs/>
        </w:rPr>
        <w:t>Gmina Zebrzydowice zaprasza do składania ofert na usługę przeprowadzenia zajęć pn. „Ćwiczenie i rozwój pamięci seniora”, organizowanych w ramach projektu „Seniorzy seniorom-sport, kultura i tradycje na pograniczu” dofinansowanego z EFRR w ramach z Funduszu Mikroprojektów Programu INTERREG V-A REPUBLIKA CZESKA – POLSKA</w:t>
      </w:r>
    </w:p>
    <w:p w:rsidR="00F05526" w:rsidRPr="00B541F7" w:rsidRDefault="00F05526" w:rsidP="00563E46">
      <w:pPr>
        <w:pStyle w:val="NormalWeb"/>
        <w:spacing w:before="0" w:beforeAutospacing="0" w:after="0" w:afterAutospacing="0"/>
        <w:ind w:right="-142"/>
        <w:jc w:val="center"/>
        <w:rPr>
          <w:b/>
          <w:bCs/>
        </w:rPr>
      </w:pPr>
      <w:r>
        <w:rPr>
          <w:b/>
          <w:bCs/>
        </w:rPr>
        <w:t xml:space="preserve"> W EUROREGIONIE ŚLĄSK CIESZYŃSKI.</w:t>
      </w:r>
    </w:p>
    <w:p w:rsidR="00F05526" w:rsidRDefault="00F05526" w:rsidP="00B541F7">
      <w:pPr>
        <w:pStyle w:val="NormalWeb"/>
      </w:pPr>
      <w:r>
        <w:rPr>
          <w:b/>
          <w:bCs/>
        </w:rPr>
        <w:t>I. ZAMAWIAJĄCY</w:t>
      </w:r>
      <w:r>
        <w:br/>
        <w:t>Gmina Zebrzydowice</w:t>
      </w:r>
      <w:r>
        <w:br/>
        <w:t>ul. ks. A. Janusza 6</w:t>
      </w:r>
      <w:r>
        <w:br/>
        <w:t>43 – 410 Zebrzydowice</w:t>
      </w:r>
    </w:p>
    <w:p w:rsidR="00F05526" w:rsidRDefault="00F05526" w:rsidP="00B541F7">
      <w:pPr>
        <w:pStyle w:val="NormalWeb"/>
      </w:pPr>
      <w:r>
        <w:rPr>
          <w:b/>
          <w:bCs/>
        </w:rPr>
        <w:t>II. PRZEDMIOT ZAMÓWIENIA</w:t>
      </w:r>
    </w:p>
    <w:p w:rsidR="00F05526" w:rsidRDefault="00F05526" w:rsidP="003443D5">
      <w:pPr>
        <w:pStyle w:val="NormalWeb"/>
        <w:spacing w:before="0" w:beforeAutospacing="0" w:after="0" w:afterAutospacing="0"/>
        <w:jc w:val="both"/>
      </w:pPr>
      <w:r>
        <w:t xml:space="preserve">Przedmiotem zamówienia jest usługa przeprowadzenia zajęć pn. „Ćwiczenie i rozwój pamięci seniora” </w:t>
      </w:r>
      <w:bookmarkStart w:id="0" w:name="_GoBack"/>
      <w:bookmarkEnd w:id="0"/>
      <w:r>
        <w:t xml:space="preserve">w Zebrzydowicach w ramach projektu </w:t>
      </w:r>
      <w:r w:rsidRPr="003443D5">
        <w:t>„Seniorzy seniorom-sport, kultura i tradycje na pograniczu”</w:t>
      </w:r>
      <w:r>
        <w:t>,</w:t>
      </w:r>
      <w:r w:rsidRPr="003443D5">
        <w:t xml:space="preserve"> </w:t>
      </w:r>
      <w:r>
        <w:t>dofinansowanego z Europejskiego Funduszu Rozwoju Regionalnego w ramach Funduszu Mikroprojektów Programu INTERREGV-A REPUBLIKA CZESKA – POLSKA W EUROREGIONIE ŚLĄSK CIESZYŃSKI.</w:t>
      </w:r>
    </w:p>
    <w:p w:rsidR="00F05526" w:rsidRDefault="00F05526" w:rsidP="00236A84">
      <w:pPr>
        <w:pStyle w:val="NormalWeb"/>
      </w:pPr>
      <w:r>
        <w:t>Usługa obejmuje 10 cotygodniowych spotkań x 1,5 godz. zegarowej, w terminie 10.01.2019 – 14.03.2019r.  /czwartek od godz. 11:00-12:30 / dla grupy od 20-40 osób.</w:t>
      </w:r>
      <w:r>
        <w:br/>
      </w:r>
      <w:r>
        <w:br/>
        <w:t xml:space="preserve">Program nauki powinien obejmować między innymi takie zagadnienia jak: </w:t>
      </w:r>
      <w:r w:rsidRPr="003F228E">
        <w:br/>
        <w:t>1. Czym jest pamięć?</w:t>
      </w:r>
      <w:r w:rsidRPr="003F228E">
        <w:br/>
        <w:t>2. Trening pamięci krótkotrwałej</w:t>
      </w:r>
      <w:r>
        <w:t xml:space="preserve"> i długotrwałej.</w:t>
      </w:r>
      <w:r w:rsidRPr="003F228E">
        <w:t xml:space="preserve"> </w:t>
      </w:r>
      <w:r w:rsidRPr="003F228E">
        <w:br/>
      </w:r>
      <w:r>
        <w:t>3</w:t>
      </w:r>
      <w:r w:rsidRPr="003F228E">
        <w:t>. Koncentracja uwagi</w:t>
      </w:r>
      <w:r>
        <w:t>.</w:t>
      </w:r>
      <w:r w:rsidRPr="003F228E">
        <w:br/>
      </w:r>
      <w:r>
        <w:t>4</w:t>
      </w:r>
      <w:r w:rsidRPr="003F228E">
        <w:t xml:space="preserve">. Zapamiętywanie liczb, </w:t>
      </w:r>
      <w:r>
        <w:t>dat oraz wydarzeń.</w:t>
      </w:r>
      <w:r w:rsidRPr="003F228E">
        <w:br/>
      </w:r>
      <w:r>
        <w:t>5</w:t>
      </w:r>
      <w:r w:rsidRPr="003F228E">
        <w:t>. Zapamiętywanie słówek z j. obcych</w:t>
      </w:r>
      <w:r w:rsidRPr="003F228E">
        <w:br/>
      </w:r>
      <w:r>
        <w:t>6</w:t>
      </w:r>
      <w:r w:rsidRPr="003F228E">
        <w:t>. Zapamiętywanie tekstów</w:t>
      </w:r>
      <w:r>
        <w:t xml:space="preserve"> oraz innych informacji.</w:t>
      </w:r>
    </w:p>
    <w:p w:rsidR="00F05526" w:rsidRDefault="00F05526" w:rsidP="00236A84">
      <w:pPr>
        <w:pStyle w:val="NormalWeb"/>
      </w:pPr>
      <w:r>
        <w:br/>
        <w:t>Wykonawca w ramach kursu powinien zapewnić:</w:t>
      </w:r>
    </w:p>
    <w:p w:rsidR="00F05526" w:rsidRDefault="00F05526" w:rsidP="006B6BEC">
      <w:pPr>
        <w:pStyle w:val="NormalWeb"/>
        <w:numPr>
          <w:ilvl w:val="0"/>
          <w:numId w:val="1"/>
        </w:numPr>
        <w:spacing w:before="0" w:beforeAutospacing="0" w:after="0" w:afterAutospacing="0"/>
        <w:ind w:left="426"/>
      </w:pPr>
      <w:r>
        <w:t>Zestaw podręczników</w:t>
      </w:r>
    </w:p>
    <w:p w:rsidR="00F05526" w:rsidRDefault="00F05526" w:rsidP="006B6BEC">
      <w:pPr>
        <w:pStyle w:val="NormalWeb"/>
        <w:numPr>
          <w:ilvl w:val="0"/>
          <w:numId w:val="1"/>
        </w:numPr>
        <w:spacing w:before="0" w:beforeAutospacing="0" w:after="0" w:afterAutospacing="0"/>
        <w:ind w:left="426"/>
      </w:pPr>
      <w:r>
        <w:t>Komplet materiałów ćwiczeniowych</w:t>
      </w:r>
    </w:p>
    <w:p w:rsidR="00F05526" w:rsidRDefault="00F05526" w:rsidP="006B6BEC">
      <w:pPr>
        <w:pStyle w:val="NormalWeb"/>
        <w:numPr>
          <w:ilvl w:val="0"/>
          <w:numId w:val="1"/>
        </w:numPr>
        <w:spacing w:before="0" w:beforeAutospacing="0" w:after="0" w:afterAutospacing="0"/>
        <w:ind w:left="426"/>
      </w:pPr>
      <w:r>
        <w:t>Certyfikat ukończenia szkolenia</w:t>
      </w:r>
    </w:p>
    <w:p w:rsidR="00F05526" w:rsidRDefault="00F05526" w:rsidP="00612C65">
      <w:pPr>
        <w:pStyle w:val="NormalWeb"/>
      </w:pPr>
    </w:p>
    <w:p w:rsidR="00F05526" w:rsidRDefault="00F05526" w:rsidP="00612C65">
      <w:pPr>
        <w:pStyle w:val="NormalWeb"/>
      </w:pPr>
      <w:r>
        <w:t xml:space="preserve">Miejsce szkolenia – Zebrzydowice </w:t>
      </w:r>
      <w:r w:rsidRPr="00FF5F9B">
        <w:t>/czwartek od godz. 11:00-12:30 /</w:t>
      </w:r>
      <w:r>
        <w:br/>
        <w:t>Przekaz wiadomości musi być dostosowany do wieku kursantów.</w:t>
      </w:r>
      <w:r>
        <w:br/>
      </w:r>
    </w:p>
    <w:p w:rsidR="00F05526" w:rsidRDefault="00F05526" w:rsidP="00B541F7">
      <w:pPr>
        <w:pStyle w:val="NormalWeb"/>
      </w:pPr>
      <w:r>
        <w:rPr>
          <w:b/>
          <w:bCs/>
        </w:rPr>
        <w:t>III. TERMIN REALIZACJI ZAMÓWIENIA:</w:t>
      </w:r>
      <w:r>
        <w:rPr>
          <w:u w:val="single"/>
        </w:rPr>
        <w:t xml:space="preserve"> od 10.01.2019 – 14.03.2019r.</w:t>
      </w:r>
    </w:p>
    <w:p w:rsidR="00F05526" w:rsidRDefault="00F05526" w:rsidP="00B541F7">
      <w:pPr>
        <w:pStyle w:val="NormalWeb"/>
      </w:pPr>
      <w:r>
        <w:rPr>
          <w:b/>
          <w:bCs/>
        </w:rPr>
        <w:t xml:space="preserve">IV. OPIS SPOSOBU PRZYGOTOWANIA OFERTY </w:t>
      </w:r>
    </w:p>
    <w:p w:rsidR="00F05526" w:rsidRDefault="00F05526" w:rsidP="00B541F7">
      <w:pPr>
        <w:pStyle w:val="NormalWeb"/>
      </w:pPr>
      <w:r>
        <w:t>Ofertę należy złożyć na załączonym wzorze /Załącznik nr 1/ wraz z klauzulą informacyjną /Załącznik nr 2/.</w:t>
      </w:r>
      <w:r>
        <w:br/>
        <w:t>Do oferty należy dołączyć dokument, potwierdzający posiadane kwalifikacje do prowadzenia w/w zajęć.</w:t>
      </w:r>
    </w:p>
    <w:p w:rsidR="00F05526" w:rsidRDefault="00F05526" w:rsidP="00B541F7">
      <w:pPr>
        <w:pStyle w:val="NormalWeb"/>
      </w:pPr>
      <w:r>
        <w:rPr>
          <w:b/>
          <w:bCs/>
        </w:rPr>
        <w:t xml:space="preserve">V. MIEJSCE ORAZ TERMIN SKŁADANIA OFERT </w:t>
      </w:r>
    </w:p>
    <w:p w:rsidR="00F05526" w:rsidRDefault="00F05526" w:rsidP="00B541F7">
      <w:pPr>
        <w:pStyle w:val="NormalWeb"/>
      </w:pPr>
      <w:r>
        <w:t xml:space="preserve">1. Oferta powinna być przesłana za pośrednictwem: poczty elektronicznej na adres </w:t>
      </w:r>
      <w:hyperlink r:id="rId7" w:history="1">
        <w:r>
          <w:rPr>
            <w:rStyle w:val="Hyperlink"/>
          </w:rPr>
          <w:t>ir@zebrzydowice.pl</w:t>
        </w:r>
      </w:hyperlink>
      <w:r>
        <w:t xml:space="preserve">, pocztą, kurierem lub też dostarczona osobiście na adres: Gmina Zebrzydowice ul. ks. A. Janusza 6, 43-410 Zebrzydowice </w:t>
      </w:r>
      <w:r>
        <w:rPr>
          <w:b/>
          <w:bCs/>
        </w:rPr>
        <w:t xml:space="preserve">do dnia 12.10.2018 r. do godz. 14.00. </w:t>
      </w:r>
      <w:r>
        <w:br/>
        <w:t>2. Oferty złożone po terminie nie będą rozpatrywane.</w:t>
      </w:r>
      <w:r>
        <w:br/>
        <w:t>3. W toku badania i oceny ofert Zamawiający może żądać od oferentów wyjaśnień dotyczących treści złożonych ofert</w:t>
      </w:r>
      <w:r>
        <w:rPr>
          <w:b/>
          <w:bCs/>
        </w:rPr>
        <w:t>.</w:t>
      </w:r>
    </w:p>
    <w:p w:rsidR="00F05526" w:rsidRDefault="00F05526" w:rsidP="00B541F7">
      <w:pPr>
        <w:pStyle w:val="NormalWeb"/>
      </w:pPr>
      <w:r>
        <w:rPr>
          <w:b/>
          <w:bCs/>
        </w:rPr>
        <w:t xml:space="preserve">VI. OCENA OFERT </w:t>
      </w:r>
    </w:p>
    <w:p w:rsidR="00F05526" w:rsidRDefault="00F05526" w:rsidP="00B541F7">
      <w:pPr>
        <w:pStyle w:val="NormalWeb"/>
      </w:pPr>
      <w:r>
        <w:t>Zamawiający dokona oceny ofert na podstawie kryterium:- cena – 100%</w:t>
      </w:r>
      <w:r>
        <w:br/>
        <w:t>Zamawiający zawiadomi wybranego wykonawcę o terminie podpisania umowy telefonicznie.</w:t>
      </w:r>
    </w:p>
    <w:p w:rsidR="00F05526" w:rsidRDefault="00F05526" w:rsidP="00B541F7">
      <w:pPr>
        <w:pStyle w:val="NormalWeb"/>
      </w:pPr>
      <w:r>
        <w:rPr>
          <w:b/>
          <w:bCs/>
        </w:rPr>
        <w:t xml:space="preserve">VII. UWAGI: </w:t>
      </w:r>
    </w:p>
    <w:p w:rsidR="00F05526" w:rsidRDefault="00F05526" w:rsidP="00887C87">
      <w:pPr>
        <w:pStyle w:val="NormalWeb"/>
        <w:spacing w:before="0" w:beforeAutospacing="0" w:after="0" w:afterAutospacing="0"/>
      </w:pPr>
      <w:r>
        <w:t>Do udzielania wyjaśnień dotyczących zapytania, ze strony Zamawiającego upoważniona jest: Ewa Bortlik – Inspektor w Referacie Strategii, Rozwoju i Inwestycji Gminnych tel.32/47-55-107,</w:t>
      </w:r>
    </w:p>
    <w:p w:rsidR="00F05526" w:rsidRDefault="00F05526" w:rsidP="00887C87">
      <w:pPr>
        <w:pStyle w:val="NormalWeb"/>
        <w:spacing w:before="0" w:beforeAutospacing="0" w:after="0" w:afterAutospacing="0"/>
      </w:pPr>
      <w:r>
        <w:t>e-mail: e.bortlik@zebrzydowice.pl.</w:t>
      </w:r>
    </w:p>
    <w:p w:rsidR="00F05526" w:rsidRDefault="00F05526"/>
    <w:p w:rsidR="00F05526" w:rsidRDefault="00F05526">
      <w:pPr>
        <w:rPr>
          <w:rFonts w:ascii="Times New Roman" w:hAnsi="Times New Roman"/>
          <w:sz w:val="24"/>
          <w:szCs w:val="24"/>
        </w:rPr>
      </w:pPr>
    </w:p>
    <w:p w:rsidR="00F05526" w:rsidRPr="00A849D4" w:rsidRDefault="00F05526">
      <w:pPr>
        <w:rPr>
          <w:rFonts w:ascii="Times New Roman" w:hAnsi="Times New Roman"/>
          <w:b/>
          <w:sz w:val="24"/>
          <w:szCs w:val="24"/>
        </w:rPr>
      </w:pPr>
      <w:r w:rsidRPr="00A849D4">
        <w:rPr>
          <w:rFonts w:ascii="Times New Roman" w:hAnsi="Times New Roman"/>
          <w:b/>
          <w:sz w:val="24"/>
          <w:szCs w:val="24"/>
        </w:rPr>
        <w:t>Załączniki:</w:t>
      </w:r>
    </w:p>
    <w:p w:rsidR="00F05526" w:rsidRDefault="00F05526" w:rsidP="00B348FE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/>
          <w:sz w:val="24"/>
          <w:szCs w:val="24"/>
        </w:rPr>
      </w:pPr>
      <w:r w:rsidRPr="00A849D4">
        <w:rPr>
          <w:rFonts w:ascii="Times New Roman" w:hAnsi="Times New Roman"/>
          <w:sz w:val="24"/>
          <w:szCs w:val="24"/>
        </w:rPr>
        <w:t>Formularz oferty</w:t>
      </w:r>
      <w:r>
        <w:rPr>
          <w:rFonts w:ascii="Times New Roman" w:hAnsi="Times New Roman"/>
          <w:sz w:val="24"/>
          <w:szCs w:val="24"/>
        </w:rPr>
        <w:t>.</w:t>
      </w:r>
    </w:p>
    <w:p w:rsidR="00F05526" w:rsidRPr="00B348FE" w:rsidRDefault="00F05526" w:rsidP="00B348FE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/>
          <w:sz w:val="24"/>
          <w:szCs w:val="24"/>
        </w:rPr>
      </w:pPr>
      <w:r w:rsidRPr="00B348FE">
        <w:rPr>
          <w:rFonts w:ascii="Times New Roman" w:hAnsi="Times New Roman"/>
          <w:sz w:val="24"/>
          <w:szCs w:val="24"/>
        </w:rPr>
        <w:t>Klauzula informacyjna.</w:t>
      </w:r>
    </w:p>
    <w:p w:rsidR="00F05526" w:rsidRPr="00B348FE" w:rsidRDefault="00F05526" w:rsidP="00B348FE">
      <w:pPr>
        <w:rPr>
          <w:rFonts w:ascii="Times New Roman" w:hAnsi="Times New Roman"/>
          <w:sz w:val="24"/>
          <w:szCs w:val="24"/>
        </w:rPr>
      </w:pPr>
    </w:p>
    <w:sectPr w:rsidR="00F05526" w:rsidRPr="00B348FE" w:rsidSect="00236A84">
      <w:pgSz w:w="11906" w:h="16838"/>
      <w:pgMar w:top="851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D58B1"/>
    <w:multiLevelType w:val="hybridMultilevel"/>
    <w:tmpl w:val="5622BC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603D2A"/>
    <w:multiLevelType w:val="hybridMultilevel"/>
    <w:tmpl w:val="588EC662"/>
    <w:lvl w:ilvl="0" w:tplc="0415000F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1F7"/>
    <w:rsid w:val="00010FC1"/>
    <w:rsid w:val="00194410"/>
    <w:rsid w:val="00236A84"/>
    <w:rsid w:val="003443D5"/>
    <w:rsid w:val="0038114E"/>
    <w:rsid w:val="003B2BFF"/>
    <w:rsid w:val="003F228E"/>
    <w:rsid w:val="004C3FC8"/>
    <w:rsid w:val="00563E46"/>
    <w:rsid w:val="0056539D"/>
    <w:rsid w:val="00580E22"/>
    <w:rsid w:val="00612C65"/>
    <w:rsid w:val="006B6BEC"/>
    <w:rsid w:val="00831194"/>
    <w:rsid w:val="00832832"/>
    <w:rsid w:val="00887C87"/>
    <w:rsid w:val="008D10C2"/>
    <w:rsid w:val="00991620"/>
    <w:rsid w:val="0099190F"/>
    <w:rsid w:val="00A12F30"/>
    <w:rsid w:val="00A23D3E"/>
    <w:rsid w:val="00A30BF0"/>
    <w:rsid w:val="00A849D4"/>
    <w:rsid w:val="00AA4124"/>
    <w:rsid w:val="00B348FE"/>
    <w:rsid w:val="00B541F7"/>
    <w:rsid w:val="00B97FCD"/>
    <w:rsid w:val="00DF675A"/>
    <w:rsid w:val="00E163E6"/>
    <w:rsid w:val="00F05526"/>
    <w:rsid w:val="00F26C64"/>
    <w:rsid w:val="00F330C5"/>
    <w:rsid w:val="00F41170"/>
    <w:rsid w:val="00FE7E92"/>
    <w:rsid w:val="00FF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620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3F22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F228E"/>
    <w:rPr>
      <w:rFonts w:ascii="Times New Roman" w:hAnsi="Times New Roman" w:cs="Times New Roman"/>
      <w:b/>
      <w:bCs/>
      <w:sz w:val="27"/>
      <w:szCs w:val="27"/>
      <w:lang w:eastAsia="pl-PL"/>
    </w:rPr>
  </w:style>
  <w:style w:type="paragraph" w:styleId="NormalWeb">
    <w:name w:val="Normal (Web)"/>
    <w:basedOn w:val="Normal"/>
    <w:uiPriority w:val="99"/>
    <w:rsid w:val="00B541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yperlink">
    <w:name w:val="Hyperlink"/>
    <w:basedOn w:val="DefaultParagraphFont"/>
    <w:uiPriority w:val="99"/>
    <w:semiHidden/>
    <w:rsid w:val="00B541F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23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3D3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3811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F228E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A849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r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401</Words>
  <Characters>2684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cp:lastPrinted>2017-10-16T08:22:00Z</cp:lastPrinted>
  <dcterms:created xsi:type="dcterms:W3CDTF">2018-10-03T08:08:00Z</dcterms:created>
  <dcterms:modified xsi:type="dcterms:W3CDTF">2018-10-03T08:26:00Z</dcterms:modified>
</cp:coreProperties>
</file>