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EFBF8" w14:textId="77777777" w:rsidR="00D57E7D" w:rsidRDefault="00000000">
      <w:pPr>
        <w:suppressAutoHyphens w:val="0"/>
        <w:spacing w:after="160" w:line="247" w:lineRule="auto"/>
        <w:jc w:val="center"/>
        <w:textAlignment w:val="auto"/>
      </w:pP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en-US" w:bidi="ar-SA"/>
        </w:rPr>
        <w:t>Zgłoszenie długoletniego pożycia małżeńskiego</w:t>
      </w:r>
    </w:p>
    <w:p w14:paraId="75353926" w14:textId="77777777" w:rsidR="00D57E7D" w:rsidRDefault="0000000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Prosimy o wystąpienie z wnioskiem o nadanie medalu za długoletnie pożycie małżeńskie.</w:t>
      </w:r>
    </w:p>
    <w:p w14:paraId="15DE61C4" w14:textId="77777777" w:rsidR="00D57E7D" w:rsidRDefault="00D57E7D">
      <w:pPr>
        <w:jc w:val="center"/>
        <w:rPr>
          <w:rFonts w:ascii="Times New Roman" w:hAnsi="Times New Roman"/>
        </w:rPr>
      </w:pPr>
    </w:p>
    <w:p w14:paraId="0F595288" w14:textId="77777777" w:rsidR="00D57E7D" w:rsidRDefault="00000000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Dane męża:</w:t>
      </w:r>
    </w:p>
    <w:p w14:paraId="70BFD2F7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nazwisko: ..….……………………………………………………………</w:t>
      </w:r>
    </w:p>
    <w:p w14:paraId="0A0D4A57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imię: ………………………………….…………………………………..</w:t>
      </w:r>
    </w:p>
    <w:p w14:paraId="3AE9A1C7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PESEL: …………………………………………………………………..</w:t>
      </w:r>
    </w:p>
    <w:p w14:paraId="2FF035A5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adres zamieszkania: ……………………………………………………...</w:t>
      </w:r>
    </w:p>
    <w:p w14:paraId="2D46D96D" w14:textId="77777777" w:rsidR="00D57E7D" w:rsidRDefault="00D57E7D">
      <w:pPr>
        <w:rPr>
          <w:rFonts w:ascii="Times New Roman" w:hAnsi="Times New Roman"/>
          <w:b/>
          <w:bCs/>
        </w:rPr>
      </w:pPr>
    </w:p>
    <w:p w14:paraId="12100650" w14:textId="77777777" w:rsidR="00D57E7D" w:rsidRDefault="00000000">
      <w:r>
        <w:rPr>
          <w:rFonts w:ascii="Times New Roman" w:hAnsi="Times New Roman"/>
          <w:b/>
          <w:bCs/>
        </w:rPr>
        <w:t>Dane żony:</w:t>
      </w:r>
    </w:p>
    <w:p w14:paraId="0BCEEB21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nazwisko……………………………..………………………………….. imię……………………………………….……………………………... PESEL……………………………………………….…………………...</w:t>
      </w:r>
    </w:p>
    <w:p w14:paraId="1C1F1015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adres zamieszkania: .………………………………….……….…………</w:t>
      </w:r>
    </w:p>
    <w:p w14:paraId="6EB8A6DB" w14:textId="77777777" w:rsidR="00D57E7D" w:rsidRDefault="00D57E7D">
      <w:pPr>
        <w:rPr>
          <w:rFonts w:ascii="Times New Roman" w:hAnsi="Times New Roman"/>
        </w:rPr>
      </w:pPr>
    </w:p>
    <w:p w14:paraId="3CE6065C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data zawarcia związku małżeńskiego: ……………………………………………………... miejscowość zawarcia związku małżeńskiego: …………………………………………….</w:t>
      </w:r>
    </w:p>
    <w:p w14:paraId="5F8ED95A" w14:textId="77777777" w:rsidR="00D57E7D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numer telefonu: …………………………………………………………..……………..…..</w:t>
      </w:r>
    </w:p>
    <w:p w14:paraId="06353B0C" w14:textId="77777777" w:rsidR="00D57E7D" w:rsidRDefault="00D57E7D">
      <w:pPr>
        <w:rPr>
          <w:rFonts w:ascii="Times New Roman" w:hAnsi="Times New Roman"/>
        </w:rPr>
      </w:pPr>
    </w:p>
    <w:p w14:paraId="4326FDAC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(RODO) informujemy, że:</w:t>
      </w:r>
    </w:p>
    <w:p w14:paraId="49DE7FCF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Administratorem Pani/Pana danych osobowych jest Wójt Gminy Zebrzydowice z siedzibą pod adresem: ul. ks. Janusza 6, 43-410 Zebrzydowice.</w:t>
      </w:r>
    </w:p>
    <w:p w14:paraId="77D9F73F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Dane kontaktowe inspektora ochrony danych: 43-410 Zebrzydowice, ul. Ks. Janusza 6, e-mail: iod@zebrzydowice.pl.</w:t>
      </w:r>
    </w:p>
    <w:p w14:paraId="7FEF1DED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Pani/Pana dane osobowe przetwarzane będą w celu realizacji zadań administratora, związanych z nadaniem Medalu za Długoletnie Pożycie Małżeńskie, na podst. art. 6 RODO oraz ustawy z dnia 16.10.1992 r. o orderach </w:t>
      </w:r>
      <w:r>
        <w:rPr>
          <w:rFonts w:ascii="Times New Roman" w:hAnsi="Times New Roman"/>
          <w:sz w:val="20"/>
          <w:szCs w:val="20"/>
        </w:rPr>
        <w:br/>
        <w:t xml:space="preserve">i odznaczeniach (Dz. U. z 2023 r., poz. 2053 z </w:t>
      </w:r>
      <w:proofErr w:type="spellStart"/>
      <w:r>
        <w:rPr>
          <w:rFonts w:ascii="Times New Roman" w:hAnsi="Times New Roman"/>
          <w:sz w:val="20"/>
          <w:szCs w:val="20"/>
        </w:rPr>
        <w:t>późn</w:t>
      </w:r>
      <w:proofErr w:type="spellEnd"/>
      <w:r>
        <w:rPr>
          <w:rFonts w:ascii="Times New Roman" w:hAnsi="Times New Roman"/>
          <w:sz w:val="20"/>
          <w:szCs w:val="20"/>
        </w:rPr>
        <w:t>. zm.)</w:t>
      </w:r>
    </w:p>
    <w:p w14:paraId="135BF89F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Pani/Pana dane osobowe będą przechowywane przez okres wynikający z przepisów archiwalnych.</w:t>
      </w:r>
    </w:p>
    <w:p w14:paraId="4A5DB86A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Przysługuje Pani/Panu prawo dostępu do swoich danych osobowych, prawo do sprostowania tych danych, prawo do usunięcia lub ograniczenia przetwarzania, prawo do wniesienia sprzeciwu wobec przetwarzania, prawo do przenoszenia danych. W związku z tym, że podstawą przetwarzania danych jest obowiązek prawny ciążący na administratorze, prawo do usunięcia lub ograniczenia przetwarzania, prawo do wniesienia sprzeciwu wobec przetwarzania oraz prawo do przenoszenia danych nie mają zastosowania.</w:t>
      </w:r>
    </w:p>
    <w:p w14:paraId="08788D62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Ma Pani/Pan prawo wniesienia skargi do Prezesa Urzędu Ochrony Danych Osobowych, gdy uzna Pani/Pan, iż przetwarzanie danych osobowych dotyczących Pani/Pana danych narusza przepisy rozporządzenia 2016/679</w:t>
      </w:r>
    </w:p>
    <w:p w14:paraId="13D49809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Podanie przez Panią/Pana danych osobowych jest warunkiem ustawowym, bez ich podania nie będzie możliwości wystąpienia z wnioskiem o nadanie Medalu.</w:t>
      </w:r>
    </w:p>
    <w:p w14:paraId="5DD943EB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Pani/Pana dane osobowe nie będą przekazywane żadnym odbiorcom danych, za wyjątkiem podmiotów uczestniczących w procedurze nadania i wręczenia odznaczeń.</w:t>
      </w:r>
    </w:p>
    <w:p w14:paraId="730F867A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Pani/Pana dane nie będą przetwarzane w sposób zautomatyzowany i nie będą profilowane.</w:t>
      </w:r>
    </w:p>
    <w:p w14:paraId="35A6FD0B" w14:textId="77777777" w:rsidR="00D57E7D" w:rsidRDefault="00D57E7D">
      <w:pPr>
        <w:jc w:val="both"/>
        <w:rPr>
          <w:rFonts w:ascii="Times New Roman" w:hAnsi="Times New Roman"/>
          <w:sz w:val="20"/>
          <w:szCs w:val="20"/>
        </w:rPr>
      </w:pPr>
    </w:p>
    <w:p w14:paraId="62465940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Dodatkowo wyrażamy zgodę na:</w:t>
      </w:r>
    </w:p>
    <w:p w14:paraId="3FDAC650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przetwarzanie przez Wójta Gminy Zebrzydowice naszych danych osobowych, zawartych w akcie małżeństwa oraz nr PESEL, danych adresowych, obywatelstwa i nr telefonu. Podane dane będą wykorzystane tylko i wyłącznie w celu  wszczęcia procedury nadania medali oraz bezpośredniego kontaktu w realizowanej sprawie,</w:t>
      </w:r>
    </w:p>
    <w:p w14:paraId="46F6D1A4" w14:textId="77777777" w:rsidR="00D57E7D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publikację mojego wizerunku oraz imienia i nazwiska w prasie lokalnej, na stronie internetowej,</w:t>
      </w:r>
    </w:p>
    <w:p w14:paraId="05D54D9C" w14:textId="77777777" w:rsidR="00D57E7D" w:rsidRDefault="00000000">
      <w:pPr>
        <w:jc w:val="both"/>
      </w:pPr>
      <w:r>
        <w:rPr>
          <w:rFonts w:ascii="Times New Roman" w:hAnsi="Times New Roman"/>
          <w:sz w:val="20"/>
          <w:szCs w:val="20"/>
        </w:rPr>
        <w:t xml:space="preserve">- przesyłanie zaproszeń, kartek jubileuszowych i informacji na temat organizowanych przez Wójta Gminy Zebrzydowice uroczystości z okazji Jubileuszy Pożycia Małżeńskiego </w:t>
      </w:r>
      <w:r>
        <w:rPr>
          <w:rFonts w:ascii="Times New Roman" w:hAnsi="Times New Roman"/>
          <w:sz w:val="20"/>
          <w:szCs w:val="20"/>
          <w:u w:val="single"/>
        </w:rPr>
        <w:t>(w przypadku braku zgody odpowiednio skreślić i zaparafować)</w:t>
      </w:r>
    </w:p>
    <w:p w14:paraId="630F02A8" w14:textId="77777777" w:rsidR="00D57E7D" w:rsidRDefault="00D57E7D">
      <w:pPr>
        <w:jc w:val="both"/>
      </w:pPr>
    </w:p>
    <w:p w14:paraId="51E5CE95" w14:textId="77777777" w:rsidR="00D57E7D" w:rsidRDefault="00000000">
      <w:pPr>
        <w:tabs>
          <w:tab w:val="center" w:pos="6750"/>
        </w:tabs>
      </w:pPr>
      <w:r>
        <w:rPr>
          <w:rFonts w:ascii="Times New Roman" w:hAnsi="Times New Roman"/>
        </w:rPr>
        <w:tab/>
      </w:r>
    </w:p>
    <w:p w14:paraId="78330504" w14:textId="77777777" w:rsidR="00D57E7D" w:rsidRDefault="00000000">
      <w:pPr>
        <w:tabs>
          <w:tab w:val="center" w:pos="6750"/>
        </w:tabs>
      </w:pPr>
      <w:r>
        <w:rPr>
          <w:rFonts w:ascii="Times New Roman" w:hAnsi="Times New Roman"/>
        </w:rPr>
        <w:t>………………………………….                     . …………………………………………..</w:t>
      </w:r>
    </w:p>
    <w:p w14:paraId="585450F4" w14:textId="77777777" w:rsidR="00D57E7D" w:rsidRDefault="00000000">
      <w:pPr>
        <w:tabs>
          <w:tab w:val="center" w:pos="6750"/>
        </w:tabs>
      </w:pPr>
      <w:r>
        <w:rPr>
          <w:rFonts w:ascii="Times New Roman" w:hAnsi="Times New Roman"/>
          <w:sz w:val="20"/>
          <w:szCs w:val="20"/>
        </w:rPr>
        <w:t xml:space="preserve">           (podpis męża)</w:t>
      </w:r>
      <w:r>
        <w:rPr>
          <w:rFonts w:ascii="Times New Roman" w:hAnsi="Times New Roman"/>
          <w:sz w:val="20"/>
          <w:szCs w:val="20"/>
        </w:rPr>
        <w:tab/>
        <w:t>(podpis żony)</w:t>
      </w:r>
      <w:r>
        <w:rPr>
          <w:rFonts w:ascii="Times New Roman" w:hAnsi="Times New Roman"/>
        </w:rPr>
        <w:tab/>
      </w:r>
    </w:p>
    <w:sectPr w:rsidR="00D57E7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6B66F" w14:textId="77777777" w:rsidR="002D0C20" w:rsidRDefault="002D0C20">
      <w:r>
        <w:separator/>
      </w:r>
    </w:p>
  </w:endnote>
  <w:endnote w:type="continuationSeparator" w:id="0">
    <w:p w14:paraId="4D603C74" w14:textId="77777777" w:rsidR="002D0C20" w:rsidRDefault="002D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4348A" w14:textId="77777777" w:rsidR="002D0C20" w:rsidRDefault="002D0C20">
      <w:r>
        <w:rPr>
          <w:color w:val="000000"/>
        </w:rPr>
        <w:separator/>
      </w:r>
    </w:p>
  </w:footnote>
  <w:footnote w:type="continuationSeparator" w:id="0">
    <w:p w14:paraId="1D6F9C9B" w14:textId="77777777" w:rsidR="002D0C20" w:rsidRDefault="002D0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57E7D"/>
    <w:rsid w:val="002D0C20"/>
    <w:rsid w:val="005B3D9F"/>
    <w:rsid w:val="00D57E7D"/>
    <w:rsid w:val="00DD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728B3"/>
  <w15:docId w15:val="{EFCC85D7-96E7-459B-9836-614E7F1E8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 w:after="0"/>
      <w:outlineLvl w:val="1"/>
    </w:pPr>
    <w:rPr>
      <w:b/>
      <w:bCs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60" w:after="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Zarembowicz</dc:creator>
  <cp:lastModifiedBy>Mateusz Zarembowicz</cp:lastModifiedBy>
  <cp:revision>2</cp:revision>
  <cp:lastPrinted>2024-11-21T09:17:00Z</cp:lastPrinted>
  <dcterms:created xsi:type="dcterms:W3CDTF">2025-11-26T13:35:00Z</dcterms:created>
  <dcterms:modified xsi:type="dcterms:W3CDTF">2025-11-26T13:35:00Z</dcterms:modified>
</cp:coreProperties>
</file>